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9E43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ELTON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14386827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late of Compton and of Ashbourne, Derbyshire.</w:t>
      </w:r>
    </w:p>
    <w:p w14:paraId="530064A7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</w:p>
    <w:p w14:paraId="51223541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</w:p>
    <w:p w14:paraId="2861EF9B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5031E3DA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24FEF42B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63E9E485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</w:p>
    <w:p w14:paraId="1EF0A66C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</w:p>
    <w:p w14:paraId="112D4A7D" w14:textId="77777777" w:rsidR="000670BE" w:rsidRDefault="000670BE" w:rsidP="000670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4960BED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4B53" w14:textId="77777777" w:rsidR="000670BE" w:rsidRDefault="000670BE" w:rsidP="009139A6">
      <w:r>
        <w:separator/>
      </w:r>
    </w:p>
  </w:endnote>
  <w:endnote w:type="continuationSeparator" w:id="0">
    <w:p w14:paraId="760EA51A" w14:textId="77777777" w:rsidR="000670BE" w:rsidRDefault="000670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FA9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C71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6DC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55129" w14:textId="77777777" w:rsidR="000670BE" w:rsidRDefault="000670BE" w:rsidP="009139A6">
      <w:r>
        <w:separator/>
      </w:r>
    </w:p>
  </w:footnote>
  <w:footnote w:type="continuationSeparator" w:id="0">
    <w:p w14:paraId="5DA1A3F3" w14:textId="77777777" w:rsidR="000670BE" w:rsidRDefault="000670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8E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D7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E7C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0BE"/>
    <w:rsid w:val="000666E0"/>
    <w:rsid w:val="000670B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1CC76"/>
  <w15:chartTrackingRefBased/>
  <w15:docId w15:val="{34C8B3B5-0203-482B-A524-BC5B1B45F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0B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2022-06-29T19:17:00Z</dcterms:created>
  <dcterms:modified xsi:type="dcterms:W3CDTF">2022-06-29T19:17:00Z</dcterms:modified>
</cp:coreProperties>
</file>